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80C3F" w14:textId="0993E324" w:rsidR="00550191" w:rsidRDefault="00550191" w:rsidP="005501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C3-211094</w:t>
      </w:r>
    </w:p>
    <w:p w14:paraId="5DBA751F" w14:textId="77777777" w:rsidR="00550191" w:rsidRDefault="00550191" w:rsidP="005501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05th March 2020</w:t>
      </w:r>
    </w:p>
    <w:p w14:paraId="552C14DB" w14:textId="77777777" w:rsidR="00550191" w:rsidRDefault="00550191" w:rsidP="005501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BE332DA" w14:textId="77777777" w:rsidR="004F6B5E" w:rsidRPr="004F6B5E" w:rsidRDefault="004F6B5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F59C516" w14:textId="4862837C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3F404B" w:rsidRPr="003F404B">
        <w:rPr>
          <w:rFonts w:ascii="Arial" w:eastAsia="Batang" w:hAnsi="Arial"/>
          <w:b/>
          <w:lang w:val="en-US"/>
        </w:rPr>
        <w:t xml:space="preserve">China Mobile Communications Group </w:t>
      </w:r>
      <w:proofErr w:type="spellStart"/>
      <w:proofErr w:type="gramStart"/>
      <w:r w:rsidR="003F404B" w:rsidRPr="003F404B">
        <w:rPr>
          <w:rFonts w:ascii="Arial" w:eastAsia="Batang" w:hAnsi="Arial"/>
          <w:b/>
          <w:lang w:val="en-US"/>
        </w:rPr>
        <w:t>Co.,Ltd</w:t>
      </w:r>
      <w:proofErr w:type="spellEnd"/>
      <w:r w:rsidR="003F404B" w:rsidRPr="003F404B">
        <w:rPr>
          <w:rFonts w:ascii="Arial" w:eastAsia="Batang" w:hAnsi="Arial"/>
          <w:b/>
          <w:lang w:val="en-US"/>
        </w:rPr>
        <w:t>.</w:t>
      </w:r>
      <w:proofErr w:type="gramEnd"/>
      <w:r w:rsidR="0021006B">
        <w:rPr>
          <w:rFonts w:ascii="Arial" w:eastAsia="Batang" w:hAnsi="Arial"/>
          <w:b/>
          <w:lang w:val="en-US"/>
        </w:rPr>
        <w:t>, Huawei</w:t>
      </w:r>
    </w:p>
    <w:p w14:paraId="71EAC165" w14:textId="743BF545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4F6B5E">
        <w:rPr>
          <w:rFonts w:ascii="Arial" w:eastAsia="Batang" w:hAnsi="Arial" w:cs="Arial"/>
          <w:b/>
        </w:rPr>
        <w:t xml:space="preserve"> </w:t>
      </w:r>
      <w:r w:rsidR="004F6B5E" w:rsidRPr="004F6B5E">
        <w:rPr>
          <w:rFonts w:ascii="Arial" w:eastAsia="Batang" w:hAnsi="Arial" w:cs="Arial"/>
          <w:b/>
        </w:rPr>
        <w:t xml:space="preserve">WID on </w:t>
      </w:r>
      <w:r w:rsidR="0021006B" w:rsidRPr="0021006B">
        <w:rPr>
          <w:rFonts w:ascii="Arial" w:eastAsia="Batang" w:hAnsi="Arial" w:cs="Arial"/>
          <w:b/>
        </w:rPr>
        <w:t>Enablers for Network Automation for 5G - phase 2</w:t>
      </w:r>
    </w:p>
    <w:p w14:paraId="560A28D1" w14:textId="77777777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ECCADC5" w14:textId="08E6B369" w:rsidR="000D5FAA" w:rsidRDefault="004A51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6B5E">
        <w:rPr>
          <w:rFonts w:ascii="Arial" w:eastAsia="Batang" w:hAnsi="Arial"/>
          <w:b/>
        </w:rPr>
        <w:t>17.1.1</w:t>
      </w:r>
    </w:p>
    <w:p w14:paraId="4A0E241E" w14:textId="77777777" w:rsidR="00845DD1" w:rsidRDefault="00845DD1" w:rsidP="00845D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ED79BD" w14:textId="6C89DABE" w:rsidR="00550191" w:rsidRDefault="00550191" w:rsidP="005501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02-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-21</w:t>
      </w:r>
      <w:r w:rsidR="00F811F6">
        <w:rPr>
          <w:b/>
          <w:noProof/>
          <w:sz w:val="24"/>
          <w:lang w:eastAsia="zh-CN"/>
        </w:rPr>
        <w:t>1472</w:t>
      </w:r>
    </w:p>
    <w:p w14:paraId="27CAE414" w14:textId="3B06F5EE" w:rsidR="00845DD1" w:rsidRDefault="00550191" w:rsidP="00550191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</w:t>
      </w:r>
      <w:bookmarkStart w:id="0" w:name="_GoBack"/>
      <w:bookmarkEnd w:id="0"/>
      <w:r>
        <w:rPr>
          <w:b/>
          <w:noProof/>
          <w:sz w:val="24"/>
        </w:rPr>
        <w:t>arch 202</w:t>
      </w:r>
      <w:r>
        <w:rPr>
          <w:rFonts w:hint="eastAsia"/>
          <w:b/>
          <w:noProof/>
          <w:sz w:val="24"/>
          <w:lang w:eastAsia="zh-CN"/>
        </w:rPr>
        <w:t>1</w:t>
      </w:r>
      <w:r w:rsidR="00845DD1">
        <w:rPr>
          <w:b/>
          <w:noProof/>
          <w:sz w:val="24"/>
        </w:rPr>
        <w:tab/>
      </w:r>
      <w:r w:rsidR="00845DD1">
        <w:rPr>
          <w:b/>
          <w:noProof/>
          <w:sz w:val="24"/>
        </w:rPr>
        <w:tab/>
      </w:r>
      <w:r w:rsidR="00845DD1">
        <w:rPr>
          <w:b/>
          <w:noProof/>
          <w:sz w:val="24"/>
        </w:rPr>
        <w:tab/>
      </w:r>
      <w:r w:rsidR="00845DD1">
        <w:rPr>
          <w:b/>
          <w:noProof/>
          <w:sz w:val="24"/>
        </w:rPr>
        <w:tab/>
      </w:r>
    </w:p>
    <w:p w14:paraId="2D9C8B3D" w14:textId="77777777" w:rsidR="00845DD1" w:rsidRPr="004F6B5E" w:rsidRDefault="00845DD1" w:rsidP="00845DD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699670EF" w14:textId="77777777" w:rsidR="00845DD1" w:rsidRDefault="00845DD1" w:rsidP="00845D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3F404B">
        <w:rPr>
          <w:rFonts w:ascii="Arial" w:eastAsia="Batang" w:hAnsi="Arial"/>
          <w:b/>
          <w:lang w:val="en-US"/>
        </w:rPr>
        <w:t xml:space="preserve">China Mobile Communications Group </w:t>
      </w:r>
      <w:proofErr w:type="spellStart"/>
      <w:proofErr w:type="gramStart"/>
      <w:r w:rsidRPr="003F404B">
        <w:rPr>
          <w:rFonts w:ascii="Arial" w:eastAsia="Batang" w:hAnsi="Arial"/>
          <w:b/>
          <w:lang w:val="en-US"/>
        </w:rPr>
        <w:t>Co.,Ltd</w:t>
      </w:r>
      <w:proofErr w:type="spellEnd"/>
      <w:r w:rsidRPr="003F404B">
        <w:rPr>
          <w:rFonts w:ascii="Arial" w:eastAsia="Batang" w:hAnsi="Arial"/>
          <w:b/>
          <w:lang w:val="en-US"/>
        </w:rPr>
        <w:t>.</w:t>
      </w:r>
      <w:proofErr w:type="gramEnd"/>
      <w:r>
        <w:rPr>
          <w:rFonts w:ascii="Arial" w:eastAsia="Batang" w:hAnsi="Arial"/>
          <w:b/>
          <w:lang w:val="en-US"/>
        </w:rPr>
        <w:t>, Huawei</w:t>
      </w:r>
    </w:p>
    <w:p w14:paraId="4B776F7E" w14:textId="77777777" w:rsidR="00845DD1" w:rsidRDefault="00845DD1" w:rsidP="00845D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 xml:space="preserve">WID on </w:t>
      </w:r>
      <w:r w:rsidRPr="0021006B">
        <w:rPr>
          <w:rFonts w:ascii="Arial" w:eastAsia="Batang" w:hAnsi="Arial" w:cs="Arial"/>
          <w:b/>
        </w:rPr>
        <w:t>Enablers for Network Automation for 5G - phase 2</w:t>
      </w:r>
    </w:p>
    <w:p w14:paraId="3FFD197A" w14:textId="622E44A6" w:rsidR="00845DD1" w:rsidRDefault="00845DD1" w:rsidP="00845D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550191" w:rsidRPr="00550191">
        <w:rPr>
          <w:rFonts w:ascii="Arial" w:eastAsia="Batang" w:hAnsi="Arial"/>
          <w:b/>
        </w:rPr>
        <w:t>Endorsement</w:t>
      </w:r>
    </w:p>
    <w:p w14:paraId="6BC73BF4" w14:textId="757F6E74" w:rsidR="00845DD1" w:rsidRDefault="00845DD1" w:rsidP="00845DD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550191">
        <w:rPr>
          <w:rFonts w:ascii="Arial" w:eastAsia="Batang" w:hAnsi="Arial"/>
          <w:b/>
        </w:rPr>
        <w:t>5</w:t>
      </w:r>
    </w:p>
    <w:p w14:paraId="6D334238" w14:textId="54C8CC18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5A2C6A2F" w:rsidR="000D5FAA" w:rsidRDefault="004A5156">
      <w:pPr>
        <w:pStyle w:val="1"/>
      </w:pPr>
      <w:r>
        <w:t xml:space="preserve">Title: </w:t>
      </w:r>
      <w:r>
        <w:tab/>
      </w:r>
      <w:r w:rsidR="0021006B" w:rsidRPr="0021006B">
        <w:t>Enablers for Network Automation for 5G - phase 2</w:t>
      </w:r>
    </w:p>
    <w:p w14:paraId="0A068011" w14:textId="36BD7285" w:rsidR="000D5FAA" w:rsidRDefault="004A5156" w:rsidP="004F6B5E">
      <w:pPr>
        <w:pStyle w:val="1"/>
      </w:pPr>
      <w:r>
        <w:t xml:space="preserve">Acronym: </w:t>
      </w:r>
      <w:r w:rsidR="0021006B">
        <w:t>eNA_Ph2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1F797ECA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231BDB1F" w:rsidR="000D5FAA" w:rsidRDefault="00B04B58">
            <w:pPr>
              <w:pStyle w:val="TAC"/>
            </w:pPr>
            <w:r w:rsidRPr="00B04B5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B04B58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B04B58" w:rsidRDefault="00B04B58" w:rsidP="00B04B5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747C8C28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A798B84" w14:textId="31CF0962" w:rsidR="00B04B58" w:rsidRDefault="000636BB" w:rsidP="00B04B58">
            <w:pPr>
              <w:pStyle w:val="TAC"/>
            </w:pPr>
            <w:r w:rsidRPr="000636BB">
              <w:t>X</w:t>
            </w:r>
          </w:p>
        </w:tc>
        <w:tc>
          <w:tcPr>
            <w:tcW w:w="0" w:type="auto"/>
          </w:tcPr>
          <w:p w14:paraId="23EA53AC" w14:textId="4DFE124A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98A5C1" w14:textId="66F4F3C9" w:rsidR="00B04B58" w:rsidRDefault="00B04B58" w:rsidP="00B04B58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B04B58" w:rsidRDefault="00B04B58" w:rsidP="00B04B58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2B8AE2C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13AFB2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0EC258E5" w14:textId="5494FCF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1006B" w14:paraId="2EE2F3F2" w14:textId="77777777">
        <w:tc>
          <w:tcPr>
            <w:tcW w:w="1101" w:type="dxa"/>
          </w:tcPr>
          <w:p w14:paraId="5217EFF7" w14:textId="0174BC20" w:rsidR="0021006B" w:rsidRDefault="0021006B" w:rsidP="0021006B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eNA_Ph2</w:t>
            </w:r>
          </w:p>
        </w:tc>
        <w:tc>
          <w:tcPr>
            <w:tcW w:w="1101" w:type="dxa"/>
          </w:tcPr>
          <w:p w14:paraId="7B5DB882" w14:textId="1DE516B6" w:rsidR="0021006B" w:rsidRDefault="0021006B" w:rsidP="0021006B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557C5500" w14:textId="6DCC3C18" w:rsidR="0021006B" w:rsidRDefault="0021006B" w:rsidP="0021006B">
            <w:pPr>
              <w:pStyle w:val="TAL"/>
            </w:pPr>
            <w:r>
              <w:t>840022</w:t>
            </w:r>
          </w:p>
        </w:tc>
        <w:tc>
          <w:tcPr>
            <w:tcW w:w="7011" w:type="dxa"/>
          </w:tcPr>
          <w:p w14:paraId="1DD5D1EB" w14:textId="23FC36B2" w:rsidR="0021006B" w:rsidRDefault="0021006B" w:rsidP="0021006B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>Enablers for Network Automation for 5G - phase 2</w:t>
            </w:r>
          </w:p>
        </w:tc>
      </w:tr>
      <w:tr w:rsidR="0021006B" w14:paraId="3360D1AE" w14:textId="77777777">
        <w:tc>
          <w:tcPr>
            <w:tcW w:w="1101" w:type="dxa"/>
          </w:tcPr>
          <w:p w14:paraId="3BDFA909" w14:textId="29956AB1" w:rsidR="0021006B" w:rsidRPr="009D74A6" w:rsidRDefault="0021006B" w:rsidP="0021006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eNA_Ph2</w:t>
            </w:r>
          </w:p>
        </w:tc>
        <w:tc>
          <w:tcPr>
            <w:tcW w:w="1101" w:type="dxa"/>
          </w:tcPr>
          <w:p w14:paraId="0E648B60" w14:textId="7D224532" w:rsidR="0021006B" w:rsidRDefault="0021006B" w:rsidP="0021006B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424391D4" w14:textId="7CE2F31C" w:rsidR="0021006B" w:rsidRDefault="0021006B" w:rsidP="0021006B">
            <w:pPr>
              <w:pStyle w:val="TAL"/>
            </w:pPr>
            <w:r w:rsidRPr="0021006B">
              <w:t>900010</w:t>
            </w:r>
          </w:p>
        </w:tc>
        <w:tc>
          <w:tcPr>
            <w:tcW w:w="7011" w:type="dxa"/>
          </w:tcPr>
          <w:p w14:paraId="353E5572" w14:textId="18FC4E17" w:rsidR="0021006B" w:rsidRPr="0004110D" w:rsidRDefault="00E4597F" w:rsidP="0021006B">
            <w:pPr>
              <w:pStyle w:val="TAL"/>
            </w:pPr>
            <w:r w:rsidRPr="00E4597F">
              <w:t>Stage 2 of eNA_Ph2</w:t>
            </w:r>
          </w:p>
        </w:tc>
      </w:tr>
    </w:tbl>
    <w:p w14:paraId="53B56101" w14:textId="77777777" w:rsidR="000D5FAA" w:rsidRDefault="000D5FAA" w:rsidP="00B04B58">
      <w:pPr>
        <w:pStyle w:val="TAL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B04B58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4597F" w14:paraId="27588491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66D0" w14:textId="482FF8C6" w:rsidR="00E4597F" w:rsidRPr="008053E1" w:rsidRDefault="00E4597F" w:rsidP="00E4597F">
            <w:pPr>
              <w:pStyle w:val="TAL"/>
            </w:pPr>
            <w:r w:rsidRPr="003C34AE">
              <w:rPr>
                <w:lang w:val="fr-FR"/>
              </w:rPr>
              <w:t>760047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12349" w14:textId="7367AEA0" w:rsidR="00E4597F" w:rsidRPr="008053E1" w:rsidRDefault="00E4597F" w:rsidP="00E4597F">
            <w:pPr>
              <w:pStyle w:val="TAL"/>
            </w:pPr>
            <w:r w:rsidRPr="003C34AE">
              <w:t>Study of enablers for Network Automation for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38CAD" w14:textId="7F3DDE32" w:rsidR="00E4597F" w:rsidRPr="008053E1" w:rsidRDefault="00E4597F" w:rsidP="00E4597F">
            <w:pPr>
              <w:pStyle w:val="TAL"/>
            </w:pPr>
            <w:r w:rsidRPr="003C34AE">
              <w:t>Antecedent</w:t>
            </w:r>
            <w:r>
              <w:t xml:space="preserve"> Rel-16 stage 2</w:t>
            </w:r>
            <w:r w:rsidRPr="003C34AE">
              <w:t xml:space="preserve"> study item</w:t>
            </w:r>
          </w:p>
        </w:tc>
      </w:tr>
      <w:tr w:rsidR="00E4597F" w14:paraId="1B3EC335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BE0D" w14:textId="6C87EF05" w:rsidR="00E4597F" w:rsidRPr="008053E1" w:rsidRDefault="00E4597F" w:rsidP="00E4597F">
            <w:pPr>
              <w:pStyle w:val="TAL"/>
            </w:pPr>
            <w:r w:rsidRPr="003C34AE">
              <w:rPr>
                <w:rFonts w:hint="eastAsia"/>
              </w:rPr>
              <w:t>830047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C18D" w14:textId="35E99604" w:rsidR="00E4597F" w:rsidRPr="008053E1" w:rsidRDefault="00E4597F" w:rsidP="00E4597F">
            <w:pPr>
              <w:pStyle w:val="TAL"/>
            </w:pPr>
            <w:r w:rsidRPr="003C34AE">
              <w:t>Enablers for Network Automation for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44459" w14:textId="4FCACBAA" w:rsidR="00E4597F" w:rsidRPr="008053E1" w:rsidRDefault="00E4597F" w:rsidP="00E4597F">
            <w:pPr>
              <w:pStyle w:val="TAL"/>
            </w:pPr>
            <w:r w:rsidRPr="003C34AE">
              <w:t xml:space="preserve">Antecedent </w:t>
            </w:r>
            <w:r w:rsidRPr="00E4597F">
              <w:t>Rel-16 stage 2</w:t>
            </w:r>
            <w:r>
              <w:t xml:space="preserve"> </w:t>
            </w:r>
            <w:r w:rsidRPr="003C34AE">
              <w:t>Work item</w:t>
            </w:r>
          </w:p>
        </w:tc>
      </w:tr>
      <w:tr w:rsidR="00E4597F" w14:paraId="0BD7ACBE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82044" w14:textId="5A51B6E6" w:rsidR="00E4597F" w:rsidRPr="008053E1" w:rsidRDefault="00E4597F" w:rsidP="00E4597F">
            <w:pPr>
              <w:pStyle w:val="TAL"/>
            </w:pPr>
            <w:r w:rsidRPr="00E4597F">
              <w:t>830009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82FC" w14:textId="2EE5696F" w:rsidR="00E4597F" w:rsidRPr="008053E1" w:rsidRDefault="00E4597F" w:rsidP="00E4597F">
            <w:pPr>
              <w:pStyle w:val="TAL"/>
            </w:pPr>
            <w:r w:rsidRPr="003C34AE">
              <w:t>Enablers for Network Automation for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AC73" w14:textId="2FF11BF8" w:rsidR="00E4597F" w:rsidRPr="008053E1" w:rsidRDefault="00E4597F" w:rsidP="00E4597F">
            <w:pPr>
              <w:pStyle w:val="TAL"/>
            </w:pPr>
            <w:r w:rsidRPr="003C34AE">
              <w:t xml:space="preserve">Antecedent </w:t>
            </w:r>
            <w:r w:rsidRPr="00E4597F">
              <w:t xml:space="preserve">Rel-16 stage </w:t>
            </w:r>
            <w:r>
              <w:t xml:space="preserve">3 </w:t>
            </w:r>
            <w:r w:rsidRPr="003C34AE">
              <w:t>Work item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77648563" w14:textId="450820B6" w:rsidR="0021006B" w:rsidRPr="0004110D" w:rsidRDefault="00EC12F7" w:rsidP="0021006B">
      <w:r>
        <w:t>SA2 have worked on t</w:t>
      </w:r>
      <w:r w:rsidR="00E4597F">
        <w:t>he</w:t>
      </w:r>
      <w:r w:rsidR="00E4597F" w:rsidRPr="00E4597F">
        <w:t xml:space="preserve"> services</w:t>
      </w:r>
      <w:r w:rsidR="00E4597F">
        <w:t xml:space="preserve"> enabled by NWDAF and related network functions have been specified </w:t>
      </w:r>
      <w:r w:rsidR="0021006B" w:rsidRPr="0004110D">
        <w:t xml:space="preserve">to </w:t>
      </w:r>
      <w:r w:rsidR="00E4597F">
        <w:t>support</w:t>
      </w:r>
      <w:r w:rsidR="0021006B" w:rsidRPr="0004110D">
        <w:t xml:space="preserve"> data collection</w:t>
      </w:r>
      <w:r w:rsidR="0021006B">
        <w:t>,</w:t>
      </w:r>
      <w:r w:rsidR="0021006B" w:rsidRPr="0004110D">
        <w:t xml:space="preserve"> and provide analytics to consumers</w:t>
      </w:r>
      <w:r w:rsidR="00E4597F">
        <w:t>.</w:t>
      </w:r>
      <w:r w:rsidR="0021006B" w:rsidRPr="0004110D">
        <w:t xml:space="preserve"> </w:t>
      </w:r>
      <w:r>
        <w:t xml:space="preserve">The work has been carried out under the study item </w:t>
      </w:r>
      <w:r w:rsidRPr="00EC12F7">
        <w:t>FS_eNA_Ph2</w:t>
      </w:r>
      <w:r>
        <w:t>(</w:t>
      </w:r>
      <w:r w:rsidRPr="00EC12F7">
        <w:t>SP-200098</w:t>
      </w:r>
      <w:r>
        <w:t xml:space="preserve">) </w:t>
      </w:r>
      <w:r w:rsidRPr="00EC12F7">
        <w:t xml:space="preserve">and completed by the approval of the </w:t>
      </w:r>
      <w:bookmarkStart w:id="1" w:name="_Hlk64399237"/>
      <w:r>
        <w:t>3GPP </w:t>
      </w:r>
      <w:r w:rsidRPr="00EC12F7">
        <w:t>TR</w:t>
      </w:r>
      <w:r>
        <w:t> </w:t>
      </w:r>
      <w:r w:rsidRPr="00EC12F7">
        <w:t>23.</w:t>
      </w:r>
      <w:r>
        <w:t>700-91</w:t>
      </w:r>
      <w:bookmarkEnd w:id="1"/>
      <w:r w:rsidRPr="00EC12F7">
        <w:t xml:space="preserve"> within the Rel-1</w:t>
      </w:r>
      <w:r>
        <w:t>7</w:t>
      </w:r>
      <w:r w:rsidRPr="00EC12F7">
        <w:t xml:space="preserve"> version of 3GPP specifications</w:t>
      </w:r>
      <w:r w:rsidR="0021006B" w:rsidRPr="0004110D">
        <w:t xml:space="preserve">. </w:t>
      </w:r>
      <w:r w:rsidRPr="00EC12F7">
        <w:t>The conclusions of the 3GPP TR 23.700-91 provide a good overview of what is to be continued into normative phase and impacts to other working groups</w:t>
      </w:r>
      <w:r>
        <w:t xml:space="preserve">. The </w:t>
      </w:r>
      <w:r w:rsidR="00BF6502" w:rsidRPr="00BF6502">
        <w:t>new Rel-1</w:t>
      </w:r>
      <w:r w:rsidR="00BF6502">
        <w:t>7</w:t>
      </w:r>
      <w:r w:rsidR="00BF6502" w:rsidRPr="00BF6502">
        <w:t xml:space="preserve"> WID on </w:t>
      </w:r>
      <w:r w:rsidR="00BF6502">
        <w:t>Network Automation</w:t>
      </w:r>
      <w:r w:rsidR="00BF6502" w:rsidRPr="00BF6502">
        <w:t xml:space="preserve"> – Phase </w:t>
      </w:r>
      <w:r w:rsidR="00BF6502">
        <w:t>2</w:t>
      </w:r>
      <w:r w:rsidR="00BF6502" w:rsidRPr="00BF6502">
        <w:t xml:space="preserve"> (eNA_Ph2) in SP-200975 has been approved based on the </w:t>
      </w:r>
      <w:r w:rsidR="00BF6502">
        <w:t>study item</w:t>
      </w:r>
      <w:r w:rsidR="00BF6502" w:rsidRPr="00BF6502">
        <w:t xml:space="preserve"> conclusions.</w:t>
      </w:r>
      <w:r w:rsidR="00BF6502">
        <w:t xml:space="preserve"> The </w:t>
      </w:r>
      <w:r w:rsidR="00BF6502" w:rsidRPr="00BF6502">
        <w:t>work impacts interfaces</w:t>
      </w:r>
      <w:r w:rsidR="00BF6502">
        <w:t xml:space="preserve"> </w:t>
      </w:r>
      <w:r w:rsidR="00BF6502">
        <w:rPr>
          <w:lang w:val="en-US"/>
        </w:rPr>
        <w:t>and services</w:t>
      </w:r>
      <w:r w:rsidR="00BF6502" w:rsidRPr="00BF6502">
        <w:t xml:space="preserve"> under CT WGs responsibility and the related stage 3 work should be carried out within Rel-1</w:t>
      </w:r>
      <w:r w:rsidR="00BF6502">
        <w:t>7.</w:t>
      </w:r>
    </w:p>
    <w:p w14:paraId="67B16A5D" w14:textId="74D814ED" w:rsidR="00CE433E" w:rsidRDefault="0021006B" w:rsidP="0021006B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Pr="00B80509">
        <w:rPr>
          <w:lang w:eastAsia="en-US"/>
        </w:rPr>
        <w:t xml:space="preserve">This work item aims at specifying </w:t>
      </w:r>
      <w:r w:rsidR="00BF6502">
        <w:rPr>
          <w:lang w:eastAsia="en-US"/>
        </w:rPr>
        <w:t>interfaces and services</w:t>
      </w:r>
      <w:r w:rsidRPr="00B80509">
        <w:rPr>
          <w:lang w:eastAsia="en-US"/>
        </w:rPr>
        <w:t xml:space="preserve"> enhancements</w:t>
      </w:r>
      <w:r w:rsidR="00F64DC1">
        <w:rPr>
          <w:lang w:eastAsia="en-US"/>
        </w:rPr>
        <w:t xml:space="preserve"> </w:t>
      </w:r>
      <w:r w:rsidRPr="00B80509">
        <w:rPr>
          <w:lang w:eastAsia="en-US"/>
        </w:rPr>
        <w:t>that have been studied in</w:t>
      </w:r>
      <w:r w:rsidR="00F64DC1">
        <w:rPr>
          <w:lang w:eastAsia="en-US"/>
        </w:rPr>
        <w:t xml:space="preserve"> stage 2 study item</w:t>
      </w:r>
      <w:r w:rsidRPr="00B80509">
        <w:rPr>
          <w:lang w:eastAsia="en-US"/>
        </w:rPr>
        <w:t xml:space="preserve"> FS_eNA</w:t>
      </w:r>
      <w:r>
        <w:rPr>
          <w:lang w:eastAsia="en-US"/>
        </w:rPr>
        <w:t>_Ph2</w:t>
      </w:r>
      <w:r w:rsidRPr="00B80509">
        <w:rPr>
          <w:lang w:eastAsia="en-US"/>
        </w:rPr>
        <w:t xml:space="preserve"> and </w:t>
      </w:r>
      <w:r w:rsidR="00BF6502">
        <w:rPr>
          <w:lang w:eastAsia="en-US"/>
        </w:rPr>
        <w:t xml:space="preserve">further specified in stage 2 normative work </w:t>
      </w:r>
      <w:r w:rsidR="00BF6502" w:rsidRPr="00BF6502">
        <w:rPr>
          <w:lang w:eastAsia="en-US"/>
        </w:rPr>
        <w:t>eNA_Ph2</w:t>
      </w:r>
      <w:r w:rsidR="00BF6502">
        <w:rPr>
          <w:lang w:eastAsia="en-US"/>
        </w:rPr>
        <w:t>.</w:t>
      </w:r>
    </w:p>
    <w:p w14:paraId="63775F08" w14:textId="47FA0914" w:rsidR="00F64DC1" w:rsidRDefault="00F64DC1" w:rsidP="0021006B">
      <w:pPr>
        <w:pStyle w:val="B1"/>
      </w:pPr>
      <w:r>
        <w:rPr>
          <w:rFonts w:hint="eastAsia"/>
        </w:rPr>
        <w:t>-</w:t>
      </w:r>
      <w:r>
        <w:tab/>
        <w:t xml:space="preserve">This work item will also specify the </w:t>
      </w:r>
      <w:r w:rsidRPr="00F64DC1">
        <w:t xml:space="preserve">call flows of </w:t>
      </w:r>
      <w:r w:rsidR="005907EB" w:rsidRPr="005907EB">
        <w:t>Network data analytics</w:t>
      </w:r>
      <w:r w:rsidRPr="00F64DC1">
        <w:t xml:space="preserve"> </w:t>
      </w:r>
      <w:r w:rsidR="005907EB" w:rsidRPr="005907EB">
        <w:t>procedures and signalling flows</w:t>
      </w:r>
      <w:r w:rsidRPr="00F64DC1">
        <w:t>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332C015" w14:textId="41A70779" w:rsidR="00F64DC1" w:rsidRDefault="000B7E9E" w:rsidP="0045771A">
      <w:pPr>
        <w:spacing w:before="240"/>
      </w:pPr>
      <w:r w:rsidRPr="008A1ED5">
        <w:t xml:space="preserve">The objective </w:t>
      </w:r>
      <w:r w:rsidR="00F64DC1">
        <w:rPr>
          <w:rFonts w:hint="eastAsia"/>
        </w:rPr>
        <w:t>is</w:t>
      </w:r>
      <w:r w:rsidR="00F64DC1">
        <w:t xml:space="preserve"> to </w:t>
      </w:r>
      <w:r w:rsidR="00F64DC1" w:rsidRPr="00F64DC1">
        <w:t>specify system enhancements for NWDAF</w:t>
      </w:r>
      <w:r w:rsidR="00CE433E">
        <w:t>.</w:t>
      </w:r>
      <w:r w:rsidR="00F64DC1" w:rsidRPr="0004110D">
        <w:t xml:space="preserve"> </w:t>
      </w:r>
      <w:r w:rsidR="00786223" w:rsidRPr="00786223">
        <w:t>The main aspects are</w:t>
      </w:r>
      <w:r w:rsidR="00786223">
        <w:t xml:space="preserve"> </w:t>
      </w:r>
      <w:r w:rsidR="00786223" w:rsidRPr="00786223">
        <w:t>architecture or framework enhancement</w:t>
      </w:r>
      <w:r w:rsidR="00786223">
        <w:t xml:space="preserve"> (e.g. l</w:t>
      </w:r>
      <w:r w:rsidR="00786223" w:rsidRPr="00786223">
        <w:t>ogical function decomposition of NWDAF</w:t>
      </w:r>
      <w:r w:rsidR="00786223">
        <w:t>, i</w:t>
      </w:r>
      <w:r w:rsidR="00786223" w:rsidRPr="00786223">
        <w:t>ncreasing efficiency of data collection</w:t>
      </w:r>
      <w:r w:rsidR="00786223">
        <w:t>,</w:t>
      </w:r>
      <w:r w:rsidR="0045771A">
        <w:t xml:space="preserve"> </w:t>
      </w:r>
      <w:r w:rsidR="0045771A" w:rsidRPr="0045771A">
        <w:t>multiple NWDAF instances</w:t>
      </w:r>
      <w:r w:rsidR="0045771A">
        <w:t xml:space="preserve"> communication, UE data input via AF,</w:t>
      </w:r>
      <w:r w:rsidR="00786223">
        <w:t xml:space="preserve"> u</w:t>
      </w:r>
      <w:r w:rsidR="00786223" w:rsidRPr="00786223">
        <w:t>ser consent for UE data collection/analysis</w:t>
      </w:r>
      <w:r w:rsidR="00786223">
        <w:t xml:space="preserve">, </w:t>
      </w:r>
      <w:r w:rsidR="0045771A">
        <w:t>t</w:t>
      </w:r>
      <w:r w:rsidR="0045771A" w:rsidRPr="0045771A">
        <w:t>rained data model sharing</w:t>
      </w:r>
      <w:r w:rsidR="0045771A">
        <w:t xml:space="preserve">, </w:t>
      </w:r>
      <w:r w:rsidR="00786223">
        <w:t>t</w:t>
      </w:r>
      <w:r w:rsidR="00786223" w:rsidRPr="00786223">
        <w:t>riggering conditions for the Data Analytics</w:t>
      </w:r>
      <w:r w:rsidR="00786223">
        <w:t>,</w:t>
      </w:r>
      <w:r w:rsidR="0045771A">
        <w:t xml:space="preserve"> and </w:t>
      </w:r>
      <w:r w:rsidR="00786223">
        <w:t xml:space="preserve"> e</w:t>
      </w:r>
      <w:r w:rsidR="00786223" w:rsidRPr="00786223">
        <w:t>nhancement for real-time communication</w:t>
      </w:r>
      <w:r w:rsidR="0045771A">
        <w:t xml:space="preserve">), </w:t>
      </w:r>
      <w:r w:rsidR="0045771A" w:rsidRPr="0045771A">
        <w:t xml:space="preserve">extensions to existing </w:t>
      </w:r>
      <w:proofErr w:type="spellStart"/>
      <w:r w:rsidR="0045771A" w:rsidRPr="0045771A">
        <w:t>Nnwdaf</w:t>
      </w:r>
      <w:proofErr w:type="spellEnd"/>
      <w:r w:rsidR="0045771A" w:rsidRPr="0045771A">
        <w:t xml:space="preserve"> services</w:t>
      </w:r>
      <w:r w:rsidR="0045771A">
        <w:t xml:space="preserve"> (s</w:t>
      </w:r>
      <w:r w:rsidR="0045771A" w:rsidRPr="0045771A">
        <w:t>lice SLA enhancement</w:t>
      </w:r>
      <w:r w:rsidR="0045771A">
        <w:t>, d</w:t>
      </w:r>
      <w:r w:rsidR="0045771A" w:rsidRPr="0045771A">
        <w:t xml:space="preserve">ispersion </w:t>
      </w:r>
      <w:r w:rsidR="0045771A">
        <w:t>a</w:t>
      </w:r>
      <w:r w:rsidR="0045771A" w:rsidRPr="0045771A">
        <w:t>nalytics</w:t>
      </w:r>
      <w:r w:rsidR="0045771A">
        <w:t xml:space="preserve">, </w:t>
      </w:r>
      <w:r w:rsidR="0045771A" w:rsidRPr="0045771A">
        <w:t>NWDAF-assisted UP optimization</w:t>
      </w:r>
      <w:r w:rsidR="0045771A">
        <w:t xml:space="preserve">, </w:t>
      </w:r>
      <w:r w:rsidR="0045771A" w:rsidRPr="0045771A">
        <w:t>NWDAF-assisted RFSP policy</w:t>
      </w:r>
      <w:r w:rsidR="0045771A">
        <w:t>,</w:t>
      </w:r>
      <w:r w:rsidR="0045771A" w:rsidRPr="0045771A">
        <w:t xml:space="preserve"> UP optimization for edge computing</w:t>
      </w:r>
      <w:r w:rsidR="0045771A">
        <w:t xml:space="preserve">, and </w:t>
      </w:r>
      <w:r w:rsidR="0045771A" w:rsidRPr="0045771A">
        <w:t>adding application attributes to User Data congestion Analytics</w:t>
      </w:r>
      <w:r w:rsidR="0045771A">
        <w:t xml:space="preserve">) and the </w:t>
      </w:r>
      <w:r w:rsidR="0045771A" w:rsidRPr="0045771A">
        <w:t>call flows of Network Automation</w:t>
      </w:r>
      <w:r w:rsidR="0045771A">
        <w:t>.</w:t>
      </w:r>
    </w:p>
    <w:p w14:paraId="73D830F5" w14:textId="69AD737C" w:rsidR="0045771A" w:rsidRDefault="0045771A" w:rsidP="0045771A">
      <w:pPr>
        <w:spacing w:before="240"/>
        <w:rPr>
          <w:bCs/>
          <w:lang w:val="en-US"/>
        </w:rPr>
      </w:pPr>
      <w:r w:rsidRPr="0045771A">
        <w:rPr>
          <w:bCs/>
          <w:lang w:val="en-US"/>
        </w:rPr>
        <w:t>For CT3, the expected work will include analysis work on stage 3 protocol selection and details and the related normative work (non-exhaustive list):</w:t>
      </w:r>
    </w:p>
    <w:p w14:paraId="077A3EAD" w14:textId="3CB383CD" w:rsidR="005D3C66" w:rsidRDefault="005D3C66" w:rsidP="0045771A">
      <w:pPr>
        <w:pStyle w:val="B1"/>
        <w:rPr>
          <w:lang w:val="en-US"/>
        </w:rPr>
      </w:pPr>
      <w:r w:rsidRPr="005D3C66">
        <w:rPr>
          <w:lang w:val="en-US"/>
        </w:rPr>
        <w:t>-</w:t>
      </w:r>
      <w:r w:rsidRPr="005D3C66">
        <w:rPr>
          <w:lang w:val="en-US"/>
        </w:rPr>
        <w:tab/>
        <w:t>The call flows of Network Automation over the service-based interfaces and their relationship with the flow level signaling in 5G system</w:t>
      </w:r>
      <w:r w:rsidR="00885A3E">
        <w:rPr>
          <w:lang w:val="en-US"/>
        </w:rPr>
        <w:t>;</w:t>
      </w:r>
    </w:p>
    <w:p w14:paraId="3E343B48" w14:textId="7B98D1A3" w:rsidR="0045771A" w:rsidRDefault="0045771A" w:rsidP="0045771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D3C66">
        <w:rPr>
          <w:lang w:val="en-US"/>
        </w:rPr>
        <w:t xml:space="preserve">The services provided by </w:t>
      </w:r>
      <w:r w:rsidR="005D3C66" w:rsidRPr="005D3C66">
        <w:rPr>
          <w:lang w:val="en-US"/>
        </w:rPr>
        <w:t>Model Training logical function</w:t>
      </w:r>
      <w:r w:rsidR="00885A3E">
        <w:rPr>
          <w:lang w:val="en-US"/>
        </w:rPr>
        <w:t>;</w:t>
      </w:r>
    </w:p>
    <w:p w14:paraId="30AF4ECE" w14:textId="0CC3B1AB" w:rsidR="00885A3E" w:rsidRDefault="00885A3E" w:rsidP="0045771A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Pr="00885A3E">
        <w:rPr>
          <w:lang w:val="en-US"/>
        </w:rPr>
        <w:t>Signalling</w:t>
      </w:r>
      <w:proofErr w:type="spellEnd"/>
      <w:r w:rsidRPr="00885A3E">
        <w:rPr>
          <w:lang w:val="en-US"/>
        </w:rPr>
        <w:t xml:space="preserve"> reduction via parametrization and services changes</w:t>
      </w:r>
      <w:r>
        <w:rPr>
          <w:lang w:val="en-US"/>
        </w:rPr>
        <w:t>;</w:t>
      </w:r>
    </w:p>
    <w:p w14:paraId="4A83AC96" w14:textId="0F4F5DEF" w:rsidR="00885A3E" w:rsidRDefault="00885A3E" w:rsidP="00885A3E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B</w:t>
      </w:r>
      <w:r w:rsidRPr="00885A3E">
        <w:rPr>
          <w:lang w:val="en-US"/>
        </w:rPr>
        <w:t>ulk data collection</w:t>
      </w:r>
      <w:r>
        <w:rPr>
          <w:lang w:val="en-US"/>
        </w:rPr>
        <w:t>;</w:t>
      </w:r>
    </w:p>
    <w:p w14:paraId="72D3577D" w14:textId="2569D4CA" w:rsidR="00885A3E" w:rsidRDefault="00885A3E" w:rsidP="00885A3E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="003B59C4">
        <w:rPr>
          <w:lang w:val="en-US"/>
        </w:rPr>
        <w:t>P</w:t>
      </w:r>
      <w:r>
        <w:rPr>
          <w:lang w:val="en-US"/>
        </w:rPr>
        <w:t xml:space="preserve">otential definition for </w:t>
      </w:r>
      <w:r w:rsidRPr="00885A3E">
        <w:rPr>
          <w:lang w:val="en-US"/>
        </w:rPr>
        <w:t>Persistent data collection</w:t>
      </w:r>
      <w:r>
        <w:rPr>
          <w:lang w:val="en-US"/>
        </w:rPr>
        <w:t xml:space="preserve"> base on </w:t>
      </w:r>
      <w:r w:rsidRPr="00885A3E">
        <w:rPr>
          <w:lang w:val="en-US"/>
        </w:rPr>
        <w:t>the NWDAF event subscription</w:t>
      </w:r>
    </w:p>
    <w:p w14:paraId="3211D60E" w14:textId="6F074A8F" w:rsidR="00885A3E" w:rsidRDefault="00885A3E" w:rsidP="00885A3E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Pr="00885A3E">
        <w:rPr>
          <w:lang w:val="en-US"/>
        </w:rPr>
        <w:t>Signalling</w:t>
      </w:r>
      <w:proofErr w:type="spellEnd"/>
      <w:r w:rsidRPr="00885A3E">
        <w:rPr>
          <w:lang w:val="en-US"/>
        </w:rPr>
        <w:t xml:space="preserve"> reduction on Tracking and Discovery of Entities</w:t>
      </w:r>
    </w:p>
    <w:p w14:paraId="05C431F6" w14:textId="1810EE01" w:rsidR="00885A3E" w:rsidRDefault="00AE2226" w:rsidP="00885A3E">
      <w:pPr>
        <w:pStyle w:val="B2"/>
        <w:rPr>
          <w:lang w:val="en-US"/>
        </w:rPr>
      </w:pPr>
      <w:r>
        <w:rPr>
          <w:lang w:val="en-US"/>
        </w:rPr>
        <w:t>-</w:t>
      </w:r>
      <w:r w:rsidR="00885A3E">
        <w:rPr>
          <w:lang w:val="en-US"/>
        </w:rPr>
        <w:tab/>
      </w:r>
      <w:r>
        <w:rPr>
          <w:lang w:val="en-US"/>
        </w:rPr>
        <w:t xml:space="preserve">Improve of </w:t>
      </w:r>
      <w:r w:rsidRPr="00AE2226">
        <w:rPr>
          <w:lang w:val="en-US"/>
        </w:rPr>
        <w:t>AMF</w:t>
      </w:r>
      <w:r>
        <w:rPr>
          <w:lang w:val="en-US"/>
        </w:rPr>
        <w:t xml:space="preserve"> and</w:t>
      </w:r>
      <w:r w:rsidR="00C8257A">
        <w:rPr>
          <w:lang w:val="en-US"/>
        </w:rPr>
        <w:t xml:space="preserve"> SMF</w:t>
      </w:r>
      <w:r w:rsidRPr="00AE2226">
        <w:rPr>
          <w:lang w:val="en-US"/>
        </w:rPr>
        <w:t xml:space="preserve"> event exposure</w:t>
      </w:r>
      <w:r>
        <w:rPr>
          <w:lang w:val="en-US"/>
        </w:rPr>
        <w:t xml:space="preserve"> services;</w:t>
      </w:r>
    </w:p>
    <w:p w14:paraId="0E642931" w14:textId="6309AF3E" w:rsidR="00AE2226" w:rsidRDefault="00AE2226" w:rsidP="00885A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8257A">
        <w:rPr>
          <w:lang w:val="en-US"/>
        </w:rPr>
        <w:t xml:space="preserve">Improve of NWDAF to mute the </w:t>
      </w:r>
      <w:r w:rsidR="00C8257A" w:rsidRPr="00C8257A">
        <w:rPr>
          <w:lang w:val="en-US"/>
        </w:rPr>
        <w:t>event reporting</w:t>
      </w:r>
      <w:r w:rsidR="00C8257A">
        <w:rPr>
          <w:lang w:val="en-US"/>
        </w:rPr>
        <w:t>;</w:t>
      </w:r>
    </w:p>
    <w:p w14:paraId="13C799A8" w14:textId="11A72A67" w:rsidR="005D3C66" w:rsidRDefault="005D3C66" w:rsidP="00885A3E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="00885A3E">
        <w:rPr>
          <w:lang w:val="en-US"/>
        </w:rPr>
        <w:t>S</w:t>
      </w:r>
      <w:r w:rsidR="00885A3E" w:rsidRPr="005D3C66">
        <w:rPr>
          <w:lang w:val="en-US"/>
        </w:rPr>
        <w:t>ignal</w:t>
      </w:r>
      <w:r w:rsidR="00885A3E">
        <w:rPr>
          <w:lang w:val="en-US"/>
        </w:rPr>
        <w:t>l</w:t>
      </w:r>
      <w:r w:rsidR="00885A3E" w:rsidRPr="005D3C66">
        <w:rPr>
          <w:lang w:val="en-US"/>
        </w:rPr>
        <w:t>ing</w:t>
      </w:r>
      <w:proofErr w:type="spellEnd"/>
      <w:r w:rsidRPr="005D3C66">
        <w:rPr>
          <w:lang w:val="en-US"/>
        </w:rPr>
        <w:t xml:space="preserve"> reduction via Event Exposure service enhancement</w:t>
      </w:r>
      <w:r w:rsidR="00885A3E">
        <w:rPr>
          <w:lang w:val="en-US"/>
        </w:rPr>
        <w:t>;</w:t>
      </w:r>
    </w:p>
    <w:p w14:paraId="55125D40" w14:textId="391A7D6D" w:rsidR="00885A3E" w:rsidRDefault="00885A3E" w:rsidP="00BD10D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D10D1">
        <w:rPr>
          <w:lang w:val="en-US"/>
        </w:rPr>
        <w:t>Enhancement on e</w:t>
      </w:r>
      <w:r w:rsidR="00BD10D1" w:rsidRPr="00BD10D1">
        <w:rPr>
          <w:lang w:val="en-US"/>
        </w:rPr>
        <w:t>vent Exposure for Analytics service</w:t>
      </w:r>
      <w:r w:rsidR="00BD10D1">
        <w:rPr>
          <w:lang w:val="en-US"/>
        </w:rPr>
        <w:t>;</w:t>
      </w:r>
    </w:p>
    <w:p w14:paraId="7259EC59" w14:textId="5AC7E89D" w:rsidR="00BD10D1" w:rsidRDefault="00BD10D1" w:rsidP="00BD10D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D10D1">
        <w:rPr>
          <w:lang w:val="en-US"/>
        </w:rPr>
        <w:t>Enhancement on event Exposure for data collection</w:t>
      </w:r>
      <w:r>
        <w:rPr>
          <w:lang w:val="en-US"/>
        </w:rPr>
        <w:t>;</w:t>
      </w:r>
    </w:p>
    <w:p w14:paraId="4233AAF9" w14:textId="2AEEB728" w:rsidR="00BD10D1" w:rsidRDefault="00BD10D1" w:rsidP="00BD10D1">
      <w:pPr>
        <w:pStyle w:val="B1"/>
        <w:rPr>
          <w:lang w:val="en-US"/>
        </w:rPr>
      </w:pPr>
      <w:r>
        <w:rPr>
          <w:rFonts w:hint="eastAsia"/>
          <w:lang w:val="en-US"/>
        </w:rPr>
        <w:lastRenderedPageBreak/>
        <w:t>-</w:t>
      </w:r>
      <w:r>
        <w:rPr>
          <w:lang w:val="en-US"/>
        </w:rPr>
        <w:tab/>
      </w:r>
      <w:proofErr w:type="spellStart"/>
      <w:r w:rsidRPr="00BD10D1">
        <w:rPr>
          <w:lang w:val="en-US"/>
        </w:rPr>
        <w:t>Signalling</w:t>
      </w:r>
      <w:proofErr w:type="spellEnd"/>
      <w:r w:rsidRPr="00BD10D1">
        <w:rPr>
          <w:lang w:val="en-US"/>
        </w:rPr>
        <w:t xml:space="preserve"> reduction via architectural changes</w:t>
      </w:r>
      <w:r>
        <w:rPr>
          <w:lang w:val="en-US"/>
        </w:rPr>
        <w:t>;</w:t>
      </w:r>
    </w:p>
    <w:p w14:paraId="22F550FA" w14:textId="2EA7335F" w:rsidR="008C3499" w:rsidRDefault="008C3499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E</w:t>
      </w:r>
      <w:r w:rsidRPr="008C3499">
        <w:rPr>
          <w:lang w:val="en-US"/>
        </w:rPr>
        <w:t>nhancement of NWDAF to</w:t>
      </w:r>
      <w:r>
        <w:rPr>
          <w:lang w:val="en-US"/>
        </w:rPr>
        <w:t xml:space="preserve"> support t</w:t>
      </w:r>
      <w:r w:rsidRPr="008C3499">
        <w:rPr>
          <w:lang w:val="en-US"/>
        </w:rPr>
        <w:t>rained data model sharing</w:t>
      </w:r>
      <w:r>
        <w:rPr>
          <w:lang w:val="en-US"/>
        </w:rPr>
        <w:t>;</w:t>
      </w:r>
    </w:p>
    <w:p w14:paraId="55394F81" w14:textId="77777777" w:rsidR="00C00DCB" w:rsidRDefault="008C3499" w:rsidP="00BD10D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of m</w:t>
      </w:r>
      <w:r w:rsidRPr="008C3499">
        <w:rPr>
          <w:lang w:val="en-US"/>
        </w:rPr>
        <w:t>ultiple NWDAF</w:t>
      </w:r>
      <w:r w:rsidR="00C00DCB">
        <w:rPr>
          <w:lang w:val="en-US"/>
        </w:rPr>
        <w:t xml:space="preserve"> instances</w:t>
      </w:r>
    </w:p>
    <w:p w14:paraId="5F6A94A8" w14:textId="73FC556B" w:rsidR="008C3499" w:rsidRDefault="00C00DCB" w:rsidP="00C00DC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</w:t>
      </w:r>
      <w:r w:rsidRPr="00C00DCB">
        <w:rPr>
          <w:lang w:val="en-US"/>
        </w:rPr>
        <w:t xml:space="preserve">ultiple NWDAF </w:t>
      </w:r>
      <w:r w:rsidR="008C3499" w:rsidRPr="008C3499">
        <w:rPr>
          <w:lang w:val="en-US"/>
        </w:rPr>
        <w:t>architecture and Analytics aggregation</w:t>
      </w:r>
      <w:r w:rsidR="008C3499">
        <w:rPr>
          <w:lang w:val="en-US"/>
        </w:rPr>
        <w:t>;</w:t>
      </w:r>
    </w:p>
    <w:p w14:paraId="3265DF49" w14:textId="7A1906E4" w:rsidR="00C00DCB" w:rsidRDefault="00C00DCB" w:rsidP="00C00DC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00DCB">
        <w:rPr>
          <w:lang w:val="en-US"/>
        </w:rPr>
        <w:t>Re-selection of NWDAF</w:t>
      </w:r>
      <w:r>
        <w:rPr>
          <w:lang w:val="en-US"/>
        </w:rPr>
        <w:t>;</w:t>
      </w:r>
    </w:p>
    <w:p w14:paraId="2D2A56EF" w14:textId="644DED49" w:rsidR="00C00DCB" w:rsidRDefault="00C00DCB" w:rsidP="00C00DCB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Pr="00C00DCB">
        <w:rPr>
          <w:lang w:val="en-US"/>
        </w:rPr>
        <w:t>Specific aspects of NWDAF interactions</w:t>
      </w:r>
      <w:r>
        <w:rPr>
          <w:lang w:val="en-US"/>
        </w:rPr>
        <w:t>;</w:t>
      </w:r>
    </w:p>
    <w:p w14:paraId="1C9500A8" w14:textId="7BB2E446" w:rsidR="00C00DCB" w:rsidRDefault="00C00DCB" w:rsidP="00C00DCB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C00DCB">
        <w:rPr>
          <w:lang w:val="en-US"/>
        </w:rPr>
        <w:t>UE data as an input for analytics generation</w:t>
      </w:r>
      <w:r>
        <w:rPr>
          <w:lang w:val="en-US"/>
        </w:rPr>
        <w:t>;</w:t>
      </w:r>
    </w:p>
    <w:p w14:paraId="18EC47D2" w14:textId="1E8AD3DC" w:rsidR="00C00DCB" w:rsidRDefault="00C00DCB" w:rsidP="00C00DCB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C00DCB">
        <w:rPr>
          <w:lang w:val="en-US"/>
        </w:rPr>
        <w:t>User consent for UE data collection/analysis</w:t>
      </w:r>
      <w:r>
        <w:rPr>
          <w:lang w:val="en-US"/>
        </w:rPr>
        <w:t>;</w:t>
      </w:r>
    </w:p>
    <w:p w14:paraId="4EEE71A4" w14:textId="4F78F3FD" w:rsidR="00C00DCB" w:rsidRDefault="00C00DCB" w:rsidP="00C00DCB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E</w:t>
      </w:r>
      <w:r w:rsidRPr="00C00DCB">
        <w:rPr>
          <w:lang w:val="en-US"/>
        </w:rPr>
        <w:t>nhancement of NEF to support provision of user consent for UE data</w:t>
      </w:r>
      <w:r>
        <w:rPr>
          <w:lang w:val="en-US"/>
        </w:rPr>
        <w:t>;</w:t>
      </w:r>
    </w:p>
    <w:p w14:paraId="6E34FE89" w14:textId="26C97CE7" w:rsidR="00C00DCB" w:rsidRPr="00C00DCB" w:rsidRDefault="00C00DCB" w:rsidP="00C00DCB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="00AB5AF1" w:rsidRPr="00AB5AF1">
        <w:rPr>
          <w:lang w:val="en-US"/>
        </w:rPr>
        <w:t xml:space="preserve">Enhancement of </w:t>
      </w:r>
      <w:r w:rsidR="00AB5AF1">
        <w:rPr>
          <w:lang w:val="en-US"/>
        </w:rPr>
        <w:t>NWDAF</w:t>
      </w:r>
      <w:r w:rsidR="00AB5AF1" w:rsidRPr="00AB5AF1">
        <w:rPr>
          <w:lang w:val="en-US"/>
        </w:rPr>
        <w:t xml:space="preserve"> to support </w:t>
      </w:r>
      <w:r w:rsidR="00AB5AF1">
        <w:rPr>
          <w:lang w:val="en-US"/>
        </w:rPr>
        <w:t xml:space="preserve">analytic and </w:t>
      </w:r>
      <w:r w:rsidR="00AB5AF1" w:rsidRPr="00AB5AF1">
        <w:rPr>
          <w:lang w:val="en-US"/>
        </w:rPr>
        <w:t>provid</w:t>
      </w:r>
      <w:r w:rsidR="00AB5AF1">
        <w:rPr>
          <w:lang w:val="en-US"/>
        </w:rPr>
        <w:t>e</w:t>
      </w:r>
      <w:r w:rsidR="00AB5AF1" w:rsidRPr="00AB5AF1">
        <w:rPr>
          <w:lang w:val="en-US"/>
        </w:rPr>
        <w:t xml:space="preserve"> user consent for UE data;</w:t>
      </w:r>
    </w:p>
    <w:p w14:paraId="7EDA0185" w14:textId="6E0CF361" w:rsidR="008C3499" w:rsidRDefault="00AB5AF1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Support of t</w:t>
      </w:r>
      <w:r w:rsidRPr="00AB5AF1">
        <w:rPr>
          <w:lang w:val="en-US"/>
        </w:rPr>
        <w:t>riggering conditions for analytics</w:t>
      </w:r>
      <w:r>
        <w:rPr>
          <w:lang w:val="en-US"/>
        </w:rPr>
        <w:t>;</w:t>
      </w:r>
    </w:p>
    <w:p w14:paraId="01E1C2E2" w14:textId="45A3D91F" w:rsidR="00AB5AF1" w:rsidRDefault="00AB5AF1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Support of t</w:t>
      </w:r>
      <w:r w:rsidRPr="00AB5AF1">
        <w:rPr>
          <w:lang w:val="en-US"/>
        </w:rPr>
        <w:t>rained data model sharing between multiple NWDAF instances</w:t>
      </w:r>
      <w:r>
        <w:rPr>
          <w:lang w:val="en-US"/>
        </w:rPr>
        <w:t>;</w:t>
      </w:r>
    </w:p>
    <w:p w14:paraId="39CD4F9B" w14:textId="0D7F88FF" w:rsidR="00AB5AF1" w:rsidRDefault="00AE2E23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Potential impact on NWDAF for </w:t>
      </w:r>
      <w:r w:rsidRPr="00AE2E23">
        <w:rPr>
          <w:lang w:val="en-US"/>
        </w:rPr>
        <w:t>Slice SLA enhancement</w:t>
      </w:r>
      <w:r>
        <w:rPr>
          <w:lang w:val="en-US"/>
        </w:rPr>
        <w:t>;</w:t>
      </w:r>
    </w:p>
    <w:p w14:paraId="70B75B40" w14:textId="299379C9" w:rsidR="00AE2E23" w:rsidRDefault="00AE2E23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Support of d</w:t>
      </w:r>
      <w:r w:rsidRPr="00AE2E23">
        <w:rPr>
          <w:lang w:val="en-US"/>
        </w:rPr>
        <w:t>ispersion Analytics output provided by NWDAF</w:t>
      </w:r>
      <w:r>
        <w:rPr>
          <w:lang w:val="en-US"/>
        </w:rPr>
        <w:t>;</w:t>
      </w:r>
    </w:p>
    <w:p w14:paraId="1A6BAD01" w14:textId="28053F3E" w:rsidR="00AE2E23" w:rsidRDefault="00AE2E23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Support of d</w:t>
      </w:r>
      <w:r w:rsidRPr="00AE2E23">
        <w:rPr>
          <w:lang w:val="en-US"/>
        </w:rPr>
        <w:t>ispersion Analytics output provided by NWDAF</w:t>
      </w:r>
      <w:r>
        <w:rPr>
          <w:lang w:val="en-US"/>
        </w:rPr>
        <w:t>;</w:t>
      </w:r>
    </w:p>
    <w:p w14:paraId="6C57E3D8" w14:textId="364607D8" w:rsidR="00AE2E23" w:rsidRDefault="00AE2E23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AE2E23">
        <w:rPr>
          <w:lang w:val="en-US"/>
        </w:rPr>
        <w:t>NWDAF Assisted UP Optimization</w:t>
      </w:r>
      <w:r w:rsidR="00AC65A1">
        <w:rPr>
          <w:lang w:val="en-US"/>
        </w:rPr>
        <w:t>;</w:t>
      </w:r>
    </w:p>
    <w:p w14:paraId="37A7ACD5" w14:textId="72BB7297" w:rsidR="00AC65A1" w:rsidRDefault="00AC65A1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NWDAF-assisted </w:t>
      </w:r>
      <w:r w:rsidRPr="00AC65A1">
        <w:rPr>
          <w:lang w:val="en-US"/>
        </w:rPr>
        <w:t>RFSP policy</w:t>
      </w:r>
      <w:r>
        <w:rPr>
          <w:lang w:val="en-US"/>
        </w:rPr>
        <w:t>;</w:t>
      </w:r>
    </w:p>
    <w:p w14:paraId="1C280D9C" w14:textId="4A24A723" w:rsidR="00545557" w:rsidRDefault="00545557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545557">
        <w:rPr>
          <w:lang w:val="en-US"/>
        </w:rPr>
        <w:t>UP optimization for edge computing</w:t>
      </w:r>
      <w:r>
        <w:rPr>
          <w:lang w:val="en-US"/>
        </w:rPr>
        <w:t>;</w:t>
      </w:r>
      <w:r w:rsidR="00545B19">
        <w:rPr>
          <w:lang w:val="en-US"/>
        </w:rPr>
        <w:t xml:space="preserve"> and</w:t>
      </w:r>
    </w:p>
    <w:p w14:paraId="4CBC43DB" w14:textId="79F9FED1" w:rsidR="00545557" w:rsidRPr="00545557" w:rsidRDefault="00545B19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Supoort</w:t>
      </w:r>
      <w:proofErr w:type="spellEnd"/>
      <w:r>
        <w:rPr>
          <w:lang w:val="en-US"/>
        </w:rPr>
        <w:t xml:space="preserve"> of </w:t>
      </w:r>
      <w:r w:rsidRPr="00545B19">
        <w:rPr>
          <w:lang w:val="en-US"/>
        </w:rPr>
        <w:t>adding application attributes to User Data congestion Analytics</w:t>
      </w:r>
      <w:r>
        <w:rPr>
          <w:lang w:val="en-US"/>
        </w:rPr>
        <w:t>.</w:t>
      </w:r>
    </w:p>
    <w:p w14:paraId="5FC63B3B" w14:textId="56CF3235" w:rsidR="0045771A" w:rsidRPr="00320772" w:rsidRDefault="0045771A" w:rsidP="0045771A">
      <w:pPr>
        <w:spacing w:before="240"/>
        <w:rPr>
          <w:bCs/>
          <w:lang w:val="en-US"/>
        </w:rPr>
      </w:pPr>
      <w:r w:rsidRPr="0045771A">
        <w:rPr>
          <w:bCs/>
          <w:lang w:val="en-US"/>
        </w:rPr>
        <w:t>For CT4, the expected work will include analysis work on stage 3 protocol selection and details and the related normative work (non-exhaustive list):</w:t>
      </w:r>
    </w:p>
    <w:p w14:paraId="20E4B57A" w14:textId="7A285D30" w:rsidR="0045771A" w:rsidRDefault="0045771A" w:rsidP="00F64DC1">
      <w:pPr>
        <w:pStyle w:val="B1"/>
        <w:overflowPunct/>
        <w:autoSpaceDE/>
        <w:autoSpaceDN/>
        <w:adjustRightInd/>
        <w:textAlignment w:val="auto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="005D3C66">
        <w:rPr>
          <w:lang w:eastAsia="en-US"/>
        </w:rPr>
        <w:t xml:space="preserve">The </w:t>
      </w:r>
      <w:r w:rsidR="005D3C66" w:rsidRPr="005D3C66">
        <w:rPr>
          <w:lang w:eastAsia="en-US"/>
        </w:rPr>
        <w:t>Model Training logical function</w:t>
      </w:r>
      <w:r w:rsidR="005D3C66">
        <w:rPr>
          <w:lang w:eastAsia="en-US"/>
        </w:rPr>
        <w:t xml:space="preserve"> </w:t>
      </w:r>
      <w:r w:rsidR="005D3C66" w:rsidRPr="005D3C66">
        <w:rPr>
          <w:lang w:eastAsia="en-US"/>
        </w:rPr>
        <w:t>discovery and selection</w:t>
      </w:r>
      <w:r w:rsidR="00AE2226">
        <w:rPr>
          <w:lang w:eastAsia="en-US"/>
        </w:rPr>
        <w:t>;</w:t>
      </w:r>
    </w:p>
    <w:p w14:paraId="2B90BD05" w14:textId="798C067A" w:rsidR="005D3C66" w:rsidRDefault="005D3C66" w:rsidP="00F64DC1">
      <w:pPr>
        <w:pStyle w:val="B1"/>
        <w:overflowPunct/>
        <w:autoSpaceDE/>
        <w:autoSpaceDN/>
        <w:adjustRightInd/>
        <w:textAlignment w:val="auto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="003B59C4" w:rsidRPr="003B59C4">
        <w:rPr>
          <w:lang w:eastAsia="en-US"/>
        </w:rPr>
        <w:t>Signalling reduction on Tracking and Discovery of Entities</w:t>
      </w:r>
      <w:r w:rsidR="00AE2226">
        <w:rPr>
          <w:lang w:eastAsia="en-US"/>
        </w:rPr>
        <w:t>;</w:t>
      </w:r>
    </w:p>
    <w:p w14:paraId="0BE162E5" w14:textId="6CC55B64" w:rsidR="00AE2226" w:rsidRDefault="00AE2226" w:rsidP="00AE2226">
      <w:pPr>
        <w:pStyle w:val="B2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Pr="00AE2226">
        <w:rPr>
          <w:lang w:eastAsia="en-US"/>
        </w:rPr>
        <w:t>Improve the NF profile stored in the NRF</w:t>
      </w:r>
      <w:r>
        <w:rPr>
          <w:lang w:eastAsia="en-US"/>
        </w:rPr>
        <w:t>;</w:t>
      </w:r>
    </w:p>
    <w:p w14:paraId="6A4FED7B" w14:textId="6C7FCA22" w:rsidR="00AE2226" w:rsidRDefault="00AE2226" w:rsidP="00AE2226">
      <w:pPr>
        <w:pStyle w:val="B2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="00C8257A">
        <w:rPr>
          <w:lang w:eastAsia="en-US"/>
        </w:rPr>
        <w:t xml:space="preserve">Improve on UDM to </w:t>
      </w:r>
      <w:r w:rsidR="00C8257A" w:rsidRPr="00C8257A">
        <w:rPr>
          <w:lang w:eastAsia="en-US"/>
        </w:rPr>
        <w:t>store relevant per UE information to find serving NFs</w:t>
      </w:r>
      <w:r w:rsidR="00C8257A">
        <w:rPr>
          <w:lang w:eastAsia="en-US"/>
        </w:rPr>
        <w:t>;</w:t>
      </w:r>
    </w:p>
    <w:p w14:paraId="6481A833" w14:textId="0CBCED0F" w:rsidR="00BD10D1" w:rsidRDefault="00BD10D1" w:rsidP="00BD10D1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Potential impact to support s</w:t>
      </w:r>
      <w:r w:rsidRPr="00BD10D1">
        <w:rPr>
          <w:lang w:eastAsia="en-US"/>
        </w:rPr>
        <w:t>ignalling reduction via Event Exposure service enhancement</w:t>
      </w:r>
    </w:p>
    <w:p w14:paraId="46DF05DB" w14:textId="5CDA8CD3" w:rsidR="008C3499" w:rsidRDefault="008C3499" w:rsidP="00BD10D1">
      <w:pPr>
        <w:pStyle w:val="B1"/>
        <w:rPr>
          <w:lang w:eastAsia="en-US"/>
        </w:rPr>
      </w:pPr>
      <w:r w:rsidRPr="008C3499">
        <w:rPr>
          <w:lang w:eastAsia="en-US"/>
        </w:rPr>
        <w:t>-</w:t>
      </w:r>
      <w:r w:rsidRPr="008C3499">
        <w:rPr>
          <w:lang w:eastAsia="en-US"/>
        </w:rPr>
        <w:tab/>
        <w:t>Enhancement on NRF</w:t>
      </w:r>
      <w:r>
        <w:rPr>
          <w:lang w:eastAsia="en-US"/>
        </w:rPr>
        <w:t xml:space="preserve"> and potential impact on UDM</w:t>
      </w:r>
      <w:r w:rsidRPr="008C3499">
        <w:rPr>
          <w:lang w:eastAsia="en-US"/>
        </w:rPr>
        <w:t xml:space="preserve"> to support multiple NWDAF architecture;</w:t>
      </w:r>
    </w:p>
    <w:p w14:paraId="19570241" w14:textId="77777777" w:rsidR="00C00DCB" w:rsidRDefault="00C00DCB" w:rsidP="00C00DCB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Support of User consent for UE data collection/analysis; </w:t>
      </w:r>
    </w:p>
    <w:p w14:paraId="47595B9C" w14:textId="60C3922A" w:rsidR="00C00DCB" w:rsidRDefault="00C00DCB" w:rsidP="00C00DCB">
      <w:pPr>
        <w:pStyle w:val="B2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Enhancement of UDM to </w:t>
      </w:r>
      <w:r w:rsidRPr="00C00DCB">
        <w:rPr>
          <w:lang w:eastAsia="en-US"/>
        </w:rPr>
        <w:t>support store the user consent for UE data collection as subscription information</w:t>
      </w:r>
      <w:r w:rsidR="00AB5AF1">
        <w:rPr>
          <w:lang w:eastAsia="en-US"/>
        </w:rPr>
        <w:t xml:space="preserve"> and retrieval of these data by other NFs</w:t>
      </w:r>
      <w:r>
        <w:rPr>
          <w:lang w:eastAsia="en-US"/>
        </w:rPr>
        <w:t>;</w:t>
      </w:r>
      <w:r w:rsidR="00545B19">
        <w:rPr>
          <w:lang w:eastAsia="en-US"/>
        </w:rPr>
        <w:t xml:space="preserve"> and</w:t>
      </w:r>
    </w:p>
    <w:p w14:paraId="1183B00F" w14:textId="02CCC9C3" w:rsidR="00AB5AF1" w:rsidRDefault="00AB5AF1" w:rsidP="00AB5AF1">
      <w:pPr>
        <w:pStyle w:val="B1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Pr="00AB5AF1">
        <w:rPr>
          <w:lang w:eastAsia="en-US"/>
        </w:rPr>
        <w:t xml:space="preserve">Enhancement on NRF </w:t>
      </w:r>
      <w:r>
        <w:rPr>
          <w:lang w:eastAsia="en-US"/>
        </w:rPr>
        <w:t xml:space="preserve">to extend </w:t>
      </w:r>
      <w:r w:rsidRPr="00AB5AF1">
        <w:rPr>
          <w:lang w:eastAsia="en-US"/>
        </w:rPr>
        <w:t>NWDAF architecture</w:t>
      </w:r>
      <w:r>
        <w:rPr>
          <w:lang w:eastAsia="en-US"/>
        </w:rPr>
        <w:t xml:space="preserve"> for t</w:t>
      </w:r>
      <w:r w:rsidRPr="00AB5AF1">
        <w:rPr>
          <w:lang w:eastAsia="en-US"/>
        </w:rPr>
        <w:t>rained data model sharing between multiple NWDAF instances;</w:t>
      </w:r>
    </w:p>
    <w:p w14:paraId="5E5C7926" w14:textId="1500F3EA" w:rsidR="0045771A" w:rsidRDefault="00AE2226" w:rsidP="00AE2226">
      <w:pPr>
        <w:rPr>
          <w:lang w:eastAsia="en-US"/>
        </w:rPr>
      </w:pPr>
      <w:r w:rsidRPr="00AE2226">
        <w:rPr>
          <w:lang w:eastAsia="en-US"/>
        </w:rPr>
        <w:t xml:space="preserve">The tasks for each CT WG </w:t>
      </w:r>
      <w:r>
        <w:rPr>
          <w:lang w:eastAsia="en-US"/>
        </w:rPr>
        <w:t>could</w:t>
      </w:r>
      <w:r w:rsidRPr="00AE2226">
        <w:rPr>
          <w:lang w:eastAsia="en-US"/>
        </w:rPr>
        <w:t xml:space="preserve"> be updated </w:t>
      </w:r>
      <w:r>
        <w:rPr>
          <w:lang w:eastAsia="en-US"/>
        </w:rPr>
        <w:t>during</w:t>
      </w:r>
      <w:r w:rsidRPr="00AE2226">
        <w:rPr>
          <w:lang w:eastAsia="en-US"/>
        </w:rPr>
        <w:t xml:space="preserve"> stage 2 normative work</w:t>
      </w:r>
      <w:r>
        <w:rPr>
          <w:lang w:eastAsia="en-US"/>
        </w:rPr>
        <w:t>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0E4D34F7" w:rsidR="000D5FAA" w:rsidRDefault="003B59C4" w:rsidP="000F0D50">
            <w:pPr>
              <w:pStyle w:val="TAL"/>
            </w:pPr>
            <w:r>
              <w:rPr>
                <w:rFonts w:hint="eastAsia"/>
              </w:rPr>
              <w:t>T</w:t>
            </w:r>
            <w:r>
              <w:t>S</w:t>
            </w:r>
          </w:p>
        </w:tc>
        <w:tc>
          <w:tcPr>
            <w:tcW w:w="1134" w:type="dxa"/>
          </w:tcPr>
          <w:p w14:paraId="2209192D" w14:textId="6A033F10" w:rsidR="000D5FAA" w:rsidRDefault="003B59C4" w:rsidP="000F0D50">
            <w:pPr>
              <w:pStyle w:val="TAL"/>
            </w:pPr>
            <w:r>
              <w:rPr>
                <w:rFonts w:hint="eastAsia"/>
              </w:rPr>
              <w:t>2</w:t>
            </w:r>
            <w:r>
              <w:t>9.abc</w:t>
            </w:r>
          </w:p>
        </w:tc>
        <w:tc>
          <w:tcPr>
            <w:tcW w:w="2409" w:type="dxa"/>
          </w:tcPr>
          <w:p w14:paraId="5217973B" w14:textId="21AE618E" w:rsidR="000D5FAA" w:rsidRPr="00864CE2" w:rsidRDefault="003B59C4" w:rsidP="000F0D50">
            <w:pPr>
              <w:pStyle w:val="TAL"/>
              <w:rPr>
                <w:lang w:val="en-US"/>
              </w:rPr>
            </w:pPr>
            <w:r w:rsidRPr="003B59C4">
              <w:rPr>
                <w:lang w:val="en-US"/>
              </w:rPr>
              <w:t>5G System;</w:t>
            </w:r>
            <w:r w:rsidR="004406AE">
              <w:t xml:space="preserve"> </w:t>
            </w:r>
            <w:r w:rsidR="004406AE" w:rsidRPr="004406AE">
              <w:rPr>
                <w:lang w:val="en-US"/>
              </w:rPr>
              <w:t xml:space="preserve">Network Data Analytics </w:t>
            </w:r>
            <w:proofErr w:type="spellStart"/>
            <w:r w:rsidR="004406AE" w:rsidRPr="004406AE">
              <w:rPr>
                <w:lang w:val="en-US"/>
              </w:rPr>
              <w:t>signalling</w:t>
            </w:r>
            <w:proofErr w:type="spellEnd"/>
            <w:r w:rsidR="004406AE" w:rsidRPr="004406AE">
              <w:rPr>
                <w:lang w:val="en-US"/>
              </w:rPr>
              <w:t xml:space="preserve"> flows</w:t>
            </w:r>
            <w:r w:rsidRPr="003B59C4">
              <w:rPr>
                <w:lang w:val="en-US"/>
              </w:rPr>
              <w:t>;</w:t>
            </w:r>
          </w:p>
        </w:tc>
        <w:tc>
          <w:tcPr>
            <w:tcW w:w="993" w:type="dxa"/>
          </w:tcPr>
          <w:p w14:paraId="3D72D7F7" w14:textId="03CE2939" w:rsidR="003B59C4" w:rsidRPr="003B59C4" w:rsidRDefault="003B59C4" w:rsidP="003B59C4">
            <w:pPr>
              <w:pStyle w:val="TAL"/>
              <w:rPr>
                <w:lang w:val="en-US"/>
              </w:rPr>
            </w:pPr>
            <w:r w:rsidRPr="003B59C4">
              <w:rPr>
                <w:lang w:val="en-US"/>
              </w:rPr>
              <w:t>CT#9</w:t>
            </w:r>
            <w:r>
              <w:rPr>
                <w:lang w:val="en-US"/>
              </w:rPr>
              <w:t>4</w:t>
            </w:r>
          </w:p>
          <w:p w14:paraId="6E11A200" w14:textId="40EB9DDC" w:rsidR="000D5FAA" w:rsidRPr="003B59C4" w:rsidRDefault="003B59C4" w:rsidP="003B59C4">
            <w:pPr>
              <w:pStyle w:val="TAL"/>
              <w:rPr>
                <w:lang w:val="en-US"/>
              </w:rPr>
            </w:pPr>
            <w:r w:rsidRPr="003B59C4">
              <w:rPr>
                <w:lang w:val="en-US"/>
              </w:rPr>
              <w:t>(</w:t>
            </w:r>
            <w:r>
              <w:rPr>
                <w:lang w:val="en-US"/>
              </w:rPr>
              <w:t>Dec</w:t>
            </w:r>
            <w:r w:rsidRPr="003B59C4">
              <w:rPr>
                <w:lang w:val="en-US"/>
              </w:rPr>
              <w:t>. 2021)</w:t>
            </w:r>
          </w:p>
        </w:tc>
        <w:tc>
          <w:tcPr>
            <w:tcW w:w="1074" w:type="dxa"/>
          </w:tcPr>
          <w:p w14:paraId="231FE1B6" w14:textId="77777777" w:rsidR="003B59C4" w:rsidRDefault="003B59C4" w:rsidP="003B59C4">
            <w:pPr>
              <w:pStyle w:val="TAL"/>
            </w:pPr>
            <w:r>
              <w:t>CT#95</w:t>
            </w:r>
          </w:p>
          <w:p w14:paraId="3580C599" w14:textId="56773F9D" w:rsidR="000D5FAA" w:rsidRDefault="003B59C4" w:rsidP="003B59C4">
            <w:pPr>
              <w:pStyle w:val="TAL"/>
            </w:pPr>
            <w:r>
              <w:t>(Mar. 2022)</w:t>
            </w:r>
          </w:p>
        </w:tc>
        <w:tc>
          <w:tcPr>
            <w:tcW w:w="2186" w:type="dxa"/>
          </w:tcPr>
          <w:p w14:paraId="367F22D7" w14:textId="77777777" w:rsidR="00442B32" w:rsidRDefault="00442B32" w:rsidP="00442B32">
            <w:pPr>
              <w:pStyle w:val="TAL"/>
            </w:pPr>
            <w:r>
              <w:t xml:space="preserve">Yan, </w:t>
            </w:r>
            <w:proofErr w:type="spellStart"/>
            <w:r>
              <w:t>Yali</w:t>
            </w:r>
            <w:proofErr w:type="spellEnd"/>
          </w:p>
          <w:p w14:paraId="46686640" w14:textId="77777777" w:rsidR="00442B32" w:rsidRDefault="00442B32" w:rsidP="00442B32">
            <w:pPr>
              <w:pStyle w:val="TAL"/>
            </w:pPr>
            <w:r>
              <w:t>Huawei</w:t>
            </w:r>
          </w:p>
          <w:p w14:paraId="544083C5" w14:textId="2E277E6B" w:rsidR="000D5FAA" w:rsidRDefault="00442B32" w:rsidP="00442B32">
            <w:pPr>
              <w:pStyle w:val="TAL"/>
            </w:pPr>
            <w:proofErr w:type="spellStart"/>
            <w:r>
              <w:t>yanyali@</w:t>
            </w:r>
            <w:proofErr w:type="gramStart"/>
            <w:r>
              <w:t>huawei,com</w:t>
            </w:r>
            <w:proofErr w:type="spellEnd"/>
            <w:proofErr w:type="gramEnd"/>
          </w:p>
        </w:tc>
      </w:tr>
    </w:tbl>
    <w:p w14:paraId="480A04AD" w14:textId="77777777" w:rsidR="000D5FAA" w:rsidRDefault="000D5FAA" w:rsidP="00545B19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8257A" w14:paraId="667E4B4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8A8" w14:textId="331BAF99" w:rsidR="00C8257A" w:rsidRDefault="00C8257A" w:rsidP="00C8257A">
            <w:pPr>
              <w:pStyle w:val="TAL"/>
            </w:pPr>
            <w:r w:rsidRPr="003B59C4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E7FB" w14:textId="482C5986" w:rsidR="00C8257A" w:rsidRDefault="00C8257A" w:rsidP="00C8257A">
            <w:pPr>
              <w:pStyle w:val="TAL"/>
            </w:pPr>
            <w:r>
              <w:t>Impact on UDM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3475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01AE3E96" w14:textId="26B050FC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AF07" w14:textId="551F9D46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T4 </w:t>
            </w:r>
            <w:r w:rsidRPr="00F46630">
              <w:t>responsibility</w:t>
            </w:r>
          </w:p>
        </w:tc>
      </w:tr>
      <w:tr w:rsidR="00C8257A" w14:paraId="6E1D67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6346" w14:textId="56A1B2D2" w:rsidR="00C8257A" w:rsidRDefault="00C8257A" w:rsidP="00C8257A">
            <w:pPr>
              <w:pStyle w:val="TAL"/>
            </w:pPr>
            <w:r>
              <w:rPr>
                <w:rFonts w:hint="eastAsia"/>
              </w:rPr>
              <w:t>2</w:t>
            </w:r>
            <w: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1F24" w14:textId="7A45BE3D" w:rsidR="00C8257A" w:rsidRDefault="00C8257A" w:rsidP="00C8257A">
            <w:pPr>
              <w:pStyle w:val="TAL"/>
            </w:pPr>
            <w:r>
              <w:t xml:space="preserve">Impact on </w:t>
            </w:r>
            <w:r w:rsidRPr="00C8257A">
              <w:t xml:space="preserve">AMF </w:t>
            </w:r>
            <w:r>
              <w:t xml:space="preserve">for </w:t>
            </w:r>
            <w:r w:rsidRPr="00C8257A">
              <w:t>Event Exposure</w:t>
            </w:r>
            <w:r>
              <w:t xml:space="preserve"> </w:t>
            </w:r>
            <w:r w:rsidRPr="00C8257A">
              <w:t>enhancement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1250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0C527017" w14:textId="361F640D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049" w14:textId="6D4E0A28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C8257A" w14:paraId="2BBE49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FC75" w14:textId="6FF62C56" w:rsidR="00C8257A" w:rsidRPr="003B59C4" w:rsidRDefault="00C8257A" w:rsidP="00C8257A">
            <w:pPr>
              <w:pStyle w:val="TAL"/>
            </w:pPr>
            <w:r w:rsidRPr="00C8257A">
              <w:t>29.50</w:t>
            </w:r>
            <w: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C74D" w14:textId="099AFE17" w:rsidR="00C8257A" w:rsidRDefault="00C8257A" w:rsidP="00C8257A">
            <w:pPr>
              <w:pStyle w:val="TAL"/>
            </w:pPr>
            <w:r>
              <w:t>Impact on SMF</w:t>
            </w:r>
            <w:r w:rsidRPr="00C8257A">
              <w:t xml:space="preserve"> </w:t>
            </w:r>
            <w:r>
              <w:t xml:space="preserve">for </w:t>
            </w:r>
            <w:r w:rsidRPr="00C8257A">
              <w:t>Event Exposure</w:t>
            </w:r>
            <w:r>
              <w:t xml:space="preserve"> </w:t>
            </w:r>
            <w:r w:rsidRPr="00C8257A">
              <w:t>enhancement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46F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5D26DB05" w14:textId="496B1E2E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2702" w14:textId="2D71ABF8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C8257A" w14:paraId="4385E3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2B0" w14:textId="7F7E8777" w:rsidR="00C8257A" w:rsidRDefault="00C8257A" w:rsidP="00C8257A">
            <w:pPr>
              <w:pStyle w:val="TAL"/>
            </w:pPr>
            <w:r>
              <w:rPr>
                <w:rFonts w:hint="eastAsia"/>
              </w:rPr>
              <w:t>2</w:t>
            </w:r>
            <w:r>
              <w:t>9.51</w:t>
            </w:r>
            <w:r w:rsidR="004406AE"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442" w14:textId="6C2F12D5" w:rsidR="00C8257A" w:rsidRDefault="00C8257A" w:rsidP="00C8257A">
            <w:pPr>
              <w:pStyle w:val="TAL"/>
            </w:pPr>
            <w:r w:rsidRPr="00AE2226">
              <w:rPr>
                <w:lang w:val="en-US"/>
              </w:rPr>
              <w:t xml:space="preserve">Impact on </w:t>
            </w:r>
            <w:r>
              <w:rPr>
                <w:lang w:val="en-US"/>
              </w:rPr>
              <w:t>NRF</w:t>
            </w:r>
            <w:r w:rsidRPr="00AE2226">
              <w:rPr>
                <w:lang w:val="en-US"/>
              </w:rPr>
              <w:t xml:space="preserve">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5450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395FCE84" w14:textId="3F99604C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F11" w14:textId="7A101846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T4 </w:t>
            </w:r>
            <w:r w:rsidRPr="00F46630">
              <w:t>responsibility</w:t>
            </w:r>
          </w:p>
        </w:tc>
      </w:tr>
      <w:tr w:rsidR="004406AE" w14:paraId="3A82DD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498" w14:textId="0B33A631" w:rsidR="004406AE" w:rsidRDefault="004406AE" w:rsidP="004406AE"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A31" w14:textId="7C926FA8" w:rsidR="004406AE" w:rsidRPr="00AE2226" w:rsidRDefault="00545557" w:rsidP="004406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4406AE">
              <w:rPr>
                <w:lang w:val="en-US"/>
              </w:rPr>
              <w:t xml:space="preserve">leanup the </w:t>
            </w:r>
            <w:r w:rsidR="004406AE" w:rsidRPr="004406AE">
              <w:rPr>
                <w:lang w:val="en-US"/>
              </w:rPr>
              <w:t>NWDAF procedures</w:t>
            </w:r>
            <w:r w:rsidR="004406AE" w:rsidRPr="00AE2226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E35B" w14:textId="77777777" w:rsidR="004406AE" w:rsidRDefault="004406AE" w:rsidP="004406AE">
            <w:pPr>
              <w:pStyle w:val="TAL"/>
            </w:pPr>
            <w:r>
              <w:t>CT#95</w:t>
            </w:r>
          </w:p>
          <w:p w14:paraId="08FADDA8" w14:textId="15B1F686" w:rsidR="004406AE" w:rsidRDefault="004406AE" w:rsidP="004406AE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1DD3" w14:textId="444CEF10" w:rsidR="004406AE" w:rsidRDefault="004406AE" w:rsidP="004406AE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4406AE" w14:paraId="61C057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AE81" w14:textId="110C08CA" w:rsidR="004406AE" w:rsidRPr="006670A1" w:rsidRDefault="004406AE" w:rsidP="004406AE">
            <w:pPr>
              <w:pStyle w:val="TAL"/>
            </w:pPr>
            <w:r>
              <w:rPr>
                <w:rFonts w:hint="eastAsia"/>
              </w:rPr>
              <w:t>2</w:t>
            </w:r>
            <w: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048" w14:textId="1821FC04" w:rsidR="004406AE" w:rsidRPr="00864CE2" w:rsidRDefault="004406AE" w:rsidP="004406AE">
            <w:pPr>
              <w:pStyle w:val="TAL"/>
            </w:pPr>
            <w:r>
              <w:t>Impact on NWDAF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652F" w14:textId="77777777" w:rsidR="004406AE" w:rsidRDefault="004406AE" w:rsidP="004406AE">
            <w:pPr>
              <w:pStyle w:val="TAL"/>
            </w:pPr>
            <w:r>
              <w:t>CT#95</w:t>
            </w:r>
          </w:p>
          <w:p w14:paraId="632186B1" w14:textId="0805BC21" w:rsidR="004406AE" w:rsidRDefault="004406AE" w:rsidP="004406AE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1AA8" w14:textId="5DC4D7B5" w:rsidR="004406AE" w:rsidRDefault="004406AE" w:rsidP="004406AE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4406AE" w14:paraId="65BD8B7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462E3721" w:rsidR="004406AE" w:rsidRDefault="004406AE" w:rsidP="004406AE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547BDDC7" w:rsidR="004406AE" w:rsidRDefault="004406AE" w:rsidP="004406AE">
            <w:pPr>
              <w:pStyle w:val="TAL"/>
              <w:rPr>
                <w:lang w:val="en-US"/>
              </w:rPr>
            </w:pPr>
            <w:r>
              <w:t>Impact on NEF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667" w14:textId="77777777" w:rsidR="004406AE" w:rsidRDefault="004406AE" w:rsidP="004406AE">
            <w:pPr>
              <w:pStyle w:val="TAL"/>
            </w:pPr>
            <w:r>
              <w:t>CT#95</w:t>
            </w:r>
          </w:p>
          <w:p w14:paraId="6FA0EC86" w14:textId="6CA7B830" w:rsidR="004406AE" w:rsidRDefault="004406AE" w:rsidP="004406AE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5A5CF4EE" w:rsidR="004406AE" w:rsidRDefault="004406AE" w:rsidP="004406AE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</w:tbl>
    <w:p w14:paraId="74AEC988" w14:textId="2DC11FE4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36F6562E" w:rsidR="000D5FAA" w:rsidRDefault="00AE222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231E01A9" w:rsidR="000D5FAA" w:rsidRDefault="000D5FAA">
            <w:pPr>
              <w:pStyle w:val="TAL"/>
            </w:pPr>
          </w:p>
        </w:tc>
      </w:tr>
      <w:tr w:rsidR="000D5FAA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51326272" w:rsidR="000D5FAA" w:rsidRDefault="000D5FAA">
            <w:pPr>
              <w:pStyle w:val="TAL"/>
            </w:pPr>
          </w:p>
        </w:tc>
      </w:tr>
      <w:tr w:rsidR="000D5FAA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14F79625" w:rsidR="000D5FAA" w:rsidRDefault="000D5FAA">
            <w:pPr>
              <w:pStyle w:val="TAL"/>
            </w:pPr>
          </w:p>
        </w:tc>
      </w:tr>
      <w:tr w:rsidR="000D5FAA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77777777" w:rsidR="000D5FAA" w:rsidRDefault="000D5FAA">
            <w:pPr>
              <w:pStyle w:val="TAL"/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2BD4C" w14:textId="77777777" w:rsidR="00270FBB" w:rsidRDefault="00270FBB">
      <w:r>
        <w:separator/>
      </w:r>
    </w:p>
  </w:endnote>
  <w:endnote w:type="continuationSeparator" w:id="0">
    <w:p w14:paraId="77029C7B" w14:textId="77777777" w:rsidR="00270FBB" w:rsidRDefault="0027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639DB" w14:textId="77777777" w:rsidR="00270FBB" w:rsidRDefault="00270FBB">
      <w:r>
        <w:separator/>
      </w:r>
    </w:p>
  </w:footnote>
  <w:footnote w:type="continuationSeparator" w:id="0">
    <w:p w14:paraId="4A0AADF0" w14:textId="77777777" w:rsidR="00270FBB" w:rsidRDefault="00270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17EB1"/>
    <w:rsid w:val="0003059A"/>
    <w:rsid w:val="000636BB"/>
    <w:rsid w:val="00084005"/>
    <w:rsid w:val="000B7E9E"/>
    <w:rsid w:val="000C4248"/>
    <w:rsid w:val="000D5FAA"/>
    <w:rsid w:val="000F0D50"/>
    <w:rsid w:val="00102F29"/>
    <w:rsid w:val="00113F4D"/>
    <w:rsid w:val="00127089"/>
    <w:rsid w:val="001F3CF9"/>
    <w:rsid w:val="0021006B"/>
    <w:rsid w:val="00246C9E"/>
    <w:rsid w:val="00270FBB"/>
    <w:rsid w:val="0033567B"/>
    <w:rsid w:val="00335ACC"/>
    <w:rsid w:val="003B59C4"/>
    <w:rsid w:val="003D38E9"/>
    <w:rsid w:val="003F404B"/>
    <w:rsid w:val="00414CA8"/>
    <w:rsid w:val="004406AE"/>
    <w:rsid w:val="00442B32"/>
    <w:rsid w:val="0045771A"/>
    <w:rsid w:val="004A5156"/>
    <w:rsid w:val="004E3C44"/>
    <w:rsid w:val="004E6278"/>
    <w:rsid w:val="004F6B5E"/>
    <w:rsid w:val="00511C07"/>
    <w:rsid w:val="005239E3"/>
    <w:rsid w:val="00545557"/>
    <w:rsid w:val="00545B19"/>
    <w:rsid w:val="00550191"/>
    <w:rsid w:val="0056461B"/>
    <w:rsid w:val="005907EB"/>
    <w:rsid w:val="005B515C"/>
    <w:rsid w:val="005D3C66"/>
    <w:rsid w:val="005F6700"/>
    <w:rsid w:val="00643C17"/>
    <w:rsid w:val="00666899"/>
    <w:rsid w:val="006670A1"/>
    <w:rsid w:val="006E726E"/>
    <w:rsid w:val="00771F34"/>
    <w:rsid w:val="00786223"/>
    <w:rsid w:val="007D6A47"/>
    <w:rsid w:val="007E7794"/>
    <w:rsid w:val="008053E1"/>
    <w:rsid w:val="00845DD1"/>
    <w:rsid w:val="00864CE2"/>
    <w:rsid w:val="00867DBA"/>
    <w:rsid w:val="00885A3E"/>
    <w:rsid w:val="008C3499"/>
    <w:rsid w:val="008C613F"/>
    <w:rsid w:val="008D0512"/>
    <w:rsid w:val="008F693F"/>
    <w:rsid w:val="00911BC5"/>
    <w:rsid w:val="00925AC4"/>
    <w:rsid w:val="009C4277"/>
    <w:rsid w:val="009F645E"/>
    <w:rsid w:val="009F6FBA"/>
    <w:rsid w:val="00A86878"/>
    <w:rsid w:val="00A944AB"/>
    <w:rsid w:val="00AB5AF1"/>
    <w:rsid w:val="00AC65A1"/>
    <w:rsid w:val="00AE2226"/>
    <w:rsid w:val="00AE2E23"/>
    <w:rsid w:val="00B00300"/>
    <w:rsid w:val="00B03EE6"/>
    <w:rsid w:val="00B04B58"/>
    <w:rsid w:val="00B96F75"/>
    <w:rsid w:val="00BB36A5"/>
    <w:rsid w:val="00BB4E28"/>
    <w:rsid w:val="00BC30AD"/>
    <w:rsid w:val="00BC4D0C"/>
    <w:rsid w:val="00BD10D1"/>
    <w:rsid w:val="00BF6502"/>
    <w:rsid w:val="00C00DCB"/>
    <w:rsid w:val="00C249E4"/>
    <w:rsid w:val="00C64A75"/>
    <w:rsid w:val="00C8257A"/>
    <w:rsid w:val="00CE433E"/>
    <w:rsid w:val="00D03F17"/>
    <w:rsid w:val="00D43493"/>
    <w:rsid w:val="00D6062E"/>
    <w:rsid w:val="00DF358C"/>
    <w:rsid w:val="00E4597F"/>
    <w:rsid w:val="00E864E3"/>
    <w:rsid w:val="00EB5990"/>
    <w:rsid w:val="00EC12F7"/>
    <w:rsid w:val="00EF0438"/>
    <w:rsid w:val="00F0367A"/>
    <w:rsid w:val="00F46630"/>
    <w:rsid w:val="00F64DC1"/>
    <w:rsid w:val="00F811F6"/>
    <w:rsid w:val="00FC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  <w:style w:type="character" w:customStyle="1" w:styleId="NOZchn">
    <w:name w:val="NO Zchn"/>
    <w:link w:val="NO"/>
    <w:rsid w:val="00F64DC1"/>
  </w:style>
  <w:style w:type="character" w:customStyle="1" w:styleId="B2Char">
    <w:name w:val="B2 Char"/>
    <w:link w:val="B2"/>
    <w:rsid w:val="00F64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18EAF-D9C5-4C5C-8C15-FE5C712C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</cp:lastModifiedBy>
  <cp:revision>7</cp:revision>
  <cp:lastPrinted>2000-02-29T10:31:00Z</cp:lastPrinted>
  <dcterms:created xsi:type="dcterms:W3CDTF">2021-02-16T15:21:00Z</dcterms:created>
  <dcterms:modified xsi:type="dcterms:W3CDTF">2021-02-16T15:32:00Z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